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71CB2" w14:textId="018AE113" w:rsidR="00D62E6E" w:rsidRPr="00D62E6E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E23C0A">
        <w:rPr>
          <w:rFonts w:ascii="Arial" w:eastAsia="Times New Roman" w:hAnsi="Arial" w:cs="Arial"/>
          <w:bCs/>
          <w:sz w:val="24"/>
          <w:szCs w:val="20"/>
          <w:lang w:eastAsia="pl-PL"/>
        </w:rPr>
        <w:t>6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14:paraId="228C92AF" w14:textId="77777777" w:rsidTr="00D62E6E">
        <w:tc>
          <w:tcPr>
            <w:tcW w:w="2800" w:type="dxa"/>
          </w:tcPr>
          <w:p w14:paraId="0264C098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6E3D3838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DA2B49B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5F77D3F" w14:textId="77777777" w:rsidR="00D62E6E" w:rsidRPr="00D62E6E" w:rsidRDefault="00D62E6E" w:rsidP="00D62E6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D62E6E" w:rsidRPr="00D62E6E" w14:paraId="57DDAE75" w14:textId="77777777" w:rsidTr="00D62E6E">
        <w:tc>
          <w:tcPr>
            <w:tcW w:w="2800" w:type="dxa"/>
          </w:tcPr>
          <w:p w14:paraId="05E41147" w14:textId="77777777" w:rsidR="00D62E6E" w:rsidRPr="00D62E6E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19779222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B2DE4D1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AAFDDD2" w14:textId="77777777" w:rsidR="00D62E6E" w:rsidRP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6E7AB14B" w14:textId="77777777" w:rsidR="00BC121E" w:rsidRPr="00D62E6E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B4ABE" w:rsidRPr="00C14101" w14:paraId="2F23606A" w14:textId="77777777" w:rsidTr="00924FA1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F06E92" w14:textId="77777777" w:rsidR="00AB4ABE" w:rsidRPr="00C14101" w:rsidRDefault="00AB4ABE" w:rsidP="00924FA1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69CEDFA2" w14:textId="77777777" w:rsidR="00AB4ABE" w:rsidRPr="00C14101" w:rsidRDefault="00AB4ABE" w:rsidP="00924FA1">
            <w:pPr>
              <w:spacing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14101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AB4ABE">
              <w:rPr>
                <w:rFonts w:ascii="Arial" w:eastAsia="Times New Roman" w:hAnsi="Arial" w:cs="Arial"/>
                <w:lang w:eastAsia="pl-PL"/>
              </w:rPr>
              <w:t>(</w:t>
            </w:r>
            <w:proofErr w:type="spellStart"/>
            <w:r w:rsidRPr="00AB4ABE">
              <w:rPr>
                <w:rFonts w:ascii="Arial" w:eastAsia="Times New Roman" w:hAnsi="Arial" w:cs="Arial"/>
                <w:lang w:eastAsia="pl-PL"/>
              </w:rPr>
              <w:t>t.j</w:t>
            </w:r>
            <w:proofErr w:type="spellEnd"/>
            <w:r w:rsidRPr="00AB4ABE">
              <w:rPr>
                <w:rFonts w:ascii="Arial" w:eastAsia="Times New Roman" w:hAnsi="Arial" w:cs="Arial"/>
                <w:lang w:eastAsia="pl-PL"/>
              </w:rPr>
              <w:t>. Dz. U. z 2023r. poz. 1605)</w:t>
            </w:r>
            <w:r w:rsidRPr="00C14101">
              <w:rPr>
                <w:rFonts w:ascii="Arial" w:eastAsia="Times New Roman" w:hAnsi="Arial" w:cs="Arial"/>
                <w:lang w:eastAsia="pl-PL"/>
              </w:rPr>
              <w:t xml:space="preserve"> (dalej jako: ustawa Pzp), dotyczące:</w:t>
            </w:r>
          </w:p>
          <w:p w14:paraId="406628C9" w14:textId="77777777" w:rsidR="00AB4ABE" w:rsidRPr="00C14101" w:rsidRDefault="00AB4ABE" w:rsidP="00924F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2A37862E" w14:textId="77777777" w:rsidR="00AB4ABE" w:rsidRPr="00C14101" w:rsidRDefault="00AB4ABE" w:rsidP="00924F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7B3683D8" w14:textId="77777777" w:rsidR="00BC121E" w:rsidRPr="00C14101" w:rsidRDefault="00AB4ABE" w:rsidP="00D62E6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62E6E" w14:paraId="3B473EFB" w14:textId="77777777" w:rsidTr="00D62E6E">
        <w:tc>
          <w:tcPr>
            <w:tcW w:w="2269" w:type="dxa"/>
          </w:tcPr>
          <w:p w14:paraId="756CDE4A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C98C194" w14:textId="59CDF5A3" w:rsidR="00D62E6E" w:rsidRPr="00D62E6E" w:rsidRDefault="00AB4AB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B4AB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Odbiór i zagospodarowanie odpadów komunalnych od właścicieli nieruchomości zamieszkałych, z obiektów uż</w:t>
            </w:r>
            <w:r w:rsidR="00E23C0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y</w:t>
            </w:r>
            <w:r w:rsidRPr="00AB4AB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teczności publicznej położonych na terenie Gminy Brześć Kujawski oraz PSZOK</w:t>
            </w:r>
            <w:r w:rsidR="00D62E6E" w:rsidRPr="00D62E6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AB4ABE" w:rsidRPr="00D62E6E" w14:paraId="7A1FBBE4" w14:textId="77777777" w:rsidTr="00924FA1">
        <w:tc>
          <w:tcPr>
            <w:tcW w:w="2269" w:type="dxa"/>
          </w:tcPr>
          <w:p w14:paraId="3747F289" w14:textId="77777777" w:rsidR="00AB4ABE" w:rsidRPr="00D62E6E" w:rsidRDefault="00AB4ABE" w:rsidP="00924FA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E3032F5" w14:textId="6EE8A92E" w:rsidR="00AB4ABE" w:rsidRPr="00D62E6E" w:rsidRDefault="00AB4ABE" w:rsidP="00924FA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B4AB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BI.II.271.1</w:t>
            </w:r>
            <w:r w:rsidR="00C0258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4.2026.NŻ</w:t>
            </w:r>
          </w:p>
        </w:tc>
      </w:tr>
    </w:tbl>
    <w:p w14:paraId="2E780055" w14:textId="77777777" w:rsidR="00BC121E" w:rsidRDefault="00AB4ABE" w:rsidP="00D62E6E">
      <w:pPr>
        <w:spacing w:before="240" w:after="12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AB4ABE">
        <w:rPr>
          <w:rFonts w:ascii="Arial" w:eastAsia="Times New Roman" w:hAnsi="Arial" w:cs="Arial"/>
          <w:b/>
          <w:sz w:val="24"/>
          <w:szCs w:val="24"/>
          <w:lang w:eastAsia="pl-PL"/>
        </w:rPr>
        <w:t>Gmina Brześć Kujawski</w:t>
      </w:r>
      <w:r w:rsidR="00BC121E" w:rsidRPr="00C1410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BC121E" w:rsidRPr="00C1410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4CB182F0" w14:textId="51919759" w:rsidR="00BC121E" w:rsidRPr="00C14101" w:rsidRDefault="008E296F" w:rsidP="00D62E6E">
      <w:pPr>
        <w:spacing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b/>
          <w:bCs/>
        </w:rPr>
        <w:object w:dxaOrig="1440" w:dyaOrig="1440" w14:anchorId="43AE83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3pt;height:17.25pt" o:ole="">
            <v:imagedata r:id="rId8" o:title=""/>
          </v:shape>
          <w:control r:id="rId9" w:name="OptionButton211" w:shapeid="_x0000_i1029"/>
        </w:objec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C0258E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proofErr w:type="spellStart"/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>. Dz.U. z 2023r. poz. 1689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0F904A8" w14:textId="05CC7C51" w:rsidR="00BC121E" w:rsidRDefault="00BC121E" w:rsidP="00D62E6E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b/>
          <w:bCs/>
        </w:rPr>
        <w:object w:dxaOrig="1440" w:dyaOrig="1440" w14:anchorId="18F09E88">
          <v:shape id="_x0000_i1031" type="#_x0000_t75" style="width:453pt;height:17.25pt" o:ole="">
            <v:imagedata r:id="rId10" o:title=""/>
          </v:shape>
          <w:control r:id="rId11" w:name="OptionButton21" w:shapeid="_x0000_i1031"/>
        </w:objec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do tej samej grupy kapitałowej, w rozumieniu ustawy z dnia 16 lutego 2007 r.</w:t>
      </w:r>
      <w:r w:rsidR="00D62E6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0258E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proofErr w:type="spellStart"/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>. Dz.U. z 2023r. poz. 1689</w: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postępowaniu.</w:t>
      </w:r>
    </w:p>
    <w:p w14:paraId="7C348834" w14:textId="77777777" w:rsidR="00BF69A4" w:rsidRPr="00C14101" w:rsidRDefault="00BF69A4" w:rsidP="00D62E6E">
      <w:pPr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F69A4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37"/>
        <w:gridCol w:w="5510"/>
      </w:tblGrid>
      <w:tr w:rsidR="00BC121E" w:rsidRPr="00C14101" w14:paraId="73D2176F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37AB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4980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9E0C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C14101" w14:paraId="7BD6FAAE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FECC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385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4F0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C14101" w14:paraId="309929A3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E831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4065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3D0E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7EDF2D40" w14:textId="77777777" w:rsidR="00BC121E" w:rsidRPr="00C14101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t>Uwaga</w:t>
      </w:r>
    </w:p>
    <w:p w14:paraId="52D7E4B0" w14:textId="77777777" w:rsidR="00BC121E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3F6D1844" w14:textId="77777777" w:rsidR="00067B62" w:rsidRPr="00067B6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Pr="00067B62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Należy zaznaczyć właściwe lub niepotrzebne skreślić</w:t>
      </w:r>
    </w:p>
    <w:p w14:paraId="5748CADC" w14:textId="77777777" w:rsidR="00067B62" w:rsidRPr="00C14101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0B3D0247" w14:textId="77777777" w:rsidTr="00620E37">
        <w:tc>
          <w:tcPr>
            <w:tcW w:w="2660" w:type="dxa"/>
          </w:tcPr>
          <w:p w14:paraId="1E9B31D1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2D2D4E0" w14:textId="77777777" w:rsidR="00BC121E" w:rsidRPr="002D174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14:paraId="2D3D66D3" w14:textId="77777777" w:rsidR="00BC121E" w:rsidRPr="00844A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279E7123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467264F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043548F8" w14:textId="77777777" w:rsidR="00BC121E" w:rsidRPr="00844A9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AB4AB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3E8D0967" w14:textId="77777777" w:rsidR="00106AC7" w:rsidRPr="00BC121E" w:rsidRDefault="00106AC7" w:rsidP="00BC121E"/>
    <w:sectPr w:rsidR="00106AC7" w:rsidRPr="00BC121E" w:rsidSect="00276B1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2BDC0" w14:textId="77777777" w:rsidR="00276B17" w:rsidRDefault="00276B17">
      <w:r>
        <w:separator/>
      </w:r>
    </w:p>
  </w:endnote>
  <w:endnote w:type="continuationSeparator" w:id="0">
    <w:p w14:paraId="2F92997E" w14:textId="77777777" w:rsidR="00276B17" w:rsidRDefault="0027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82241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86E1A5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D7E05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46287815" w14:textId="5921A039" w:rsidR="009A4CD3" w:rsidRDefault="00E23C0A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DD94F2C" wp14:editId="38A6268C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29723003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911A9B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1993978C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 xml:space="preserve">System ProPublico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51709" w14:textId="77777777" w:rsidR="00AB4ABE" w:rsidRDefault="00AB4A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F1E99" w14:textId="77777777" w:rsidR="00276B17" w:rsidRDefault="00276B17">
      <w:r>
        <w:separator/>
      </w:r>
    </w:p>
  </w:footnote>
  <w:footnote w:type="continuationSeparator" w:id="0">
    <w:p w14:paraId="2DF6AC29" w14:textId="77777777" w:rsidR="00276B17" w:rsidRDefault="00276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202B" w14:textId="77777777" w:rsidR="00AB4ABE" w:rsidRDefault="00AB4A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0240C" w14:textId="77777777" w:rsidR="00AB4ABE" w:rsidRDefault="00AB4AB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87BFC" w14:textId="77777777" w:rsidR="00AB4ABE" w:rsidRDefault="00AB4A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5770906">
    <w:abstractNumId w:val="13"/>
  </w:num>
  <w:num w:numId="2" w16cid:durableId="262804352">
    <w:abstractNumId w:val="0"/>
  </w:num>
  <w:num w:numId="3" w16cid:durableId="1150170537">
    <w:abstractNumId w:val="11"/>
  </w:num>
  <w:num w:numId="4" w16cid:durableId="1452431045">
    <w:abstractNumId w:val="8"/>
  </w:num>
  <w:num w:numId="5" w16cid:durableId="166099566">
    <w:abstractNumId w:val="7"/>
  </w:num>
  <w:num w:numId="6" w16cid:durableId="349840097">
    <w:abstractNumId w:val="1"/>
  </w:num>
  <w:num w:numId="7" w16cid:durableId="1095201151">
    <w:abstractNumId w:val="6"/>
  </w:num>
  <w:num w:numId="8" w16cid:durableId="1721057098">
    <w:abstractNumId w:val="3"/>
  </w:num>
  <w:num w:numId="9" w16cid:durableId="691490689">
    <w:abstractNumId w:val="2"/>
  </w:num>
  <w:num w:numId="10" w16cid:durableId="1605108068">
    <w:abstractNumId w:val="5"/>
  </w:num>
  <w:num w:numId="11" w16cid:durableId="1990091579">
    <w:abstractNumId w:val="10"/>
  </w:num>
  <w:num w:numId="12" w16cid:durableId="592662126">
    <w:abstractNumId w:val="4"/>
  </w:num>
  <w:num w:numId="13" w16cid:durableId="485900250">
    <w:abstractNumId w:val="9"/>
  </w:num>
  <w:num w:numId="14" w16cid:durableId="10369332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B17"/>
    <w:rsid w:val="0000184A"/>
    <w:rsid w:val="00007C1C"/>
    <w:rsid w:val="00012997"/>
    <w:rsid w:val="000621A2"/>
    <w:rsid w:val="00067B62"/>
    <w:rsid w:val="000719DC"/>
    <w:rsid w:val="00075CEC"/>
    <w:rsid w:val="000E0467"/>
    <w:rsid w:val="00106AC7"/>
    <w:rsid w:val="00111985"/>
    <w:rsid w:val="00147532"/>
    <w:rsid w:val="001614BA"/>
    <w:rsid w:val="00204613"/>
    <w:rsid w:val="00276B17"/>
    <w:rsid w:val="00283561"/>
    <w:rsid w:val="002B1E07"/>
    <w:rsid w:val="002C2DE7"/>
    <w:rsid w:val="002D160C"/>
    <w:rsid w:val="002D3BDF"/>
    <w:rsid w:val="002E71FA"/>
    <w:rsid w:val="002F1615"/>
    <w:rsid w:val="003024A8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73C79"/>
    <w:rsid w:val="00A807A7"/>
    <w:rsid w:val="00AB4ABE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00DBE"/>
    <w:rsid w:val="00C0258E"/>
    <w:rsid w:val="00C33407"/>
    <w:rsid w:val="00C37CD2"/>
    <w:rsid w:val="00C527C7"/>
    <w:rsid w:val="00C606B9"/>
    <w:rsid w:val="00C65401"/>
    <w:rsid w:val="00C93F0A"/>
    <w:rsid w:val="00CB6204"/>
    <w:rsid w:val="00CC527A"/>
    <w:rsid w:val="00D62E6E"/>
    <w:rsid w:val="00D74F94"/>
    <w:rsid w:val="00DD482A"/>
    <w:rsid w:val="00DE0396"/>
    <w:rsid w:val="00DE0405"/>
    <w:rsid w:val="00DE252B"/>
    <w:rsid w:val="00E0229C"/>
    <w:rsid w:val="00E23C0A"/>
    <w:rsid w:val="00E37A20"/>
    <w:rsid w:val="00EB5766"/>
    <w:rsid w:val="00EC667E"/>
    <w:rsid w:val="00F46593"/>
    <w:rsid w:val="00F568D6"/>
    <w:rsid w:val="00F70072"/>
    <w:rsid w:val="00FC0D91"/>
    <w:rsid w:val="00FE0E6C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166AC10"/>
  <w15:chartTrackingRefBased/>
  <w15:docId w15:val="{DE27887C-AB2E-482C-AEA0-7583F3857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2</Pages>
  <Words>228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cp:lastModifiedBy>Karolina Olewińska</cp:lastModifiedBy>
  <cp:revision>3</cp:revision>
  <cp:lastPrinted>2010-01-07T09:39:00Z</cp:lastPrinted>
  <dcterms:created xsi:type="dcterms:W3CDTF">2024-03-12T14:01:00Z</dcterms:created>
  <dcterms:modified xsi:type="dcterms:W3CDTF">2026-04-17T08:15:00Z</dcterms:modified>
</cp:coreProperties>
</file>